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CA6AA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MAJOUR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00A2CF75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FD6D2F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5267F7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Winkleigh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</w:t>
      </w:r>
    </w:p>
    <w:p w14:paraId="156B1D13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Brian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Cornwaille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9471EC8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18-59)</w:t>
      </w:r>
    </w:p>
    <w:p w14:paraId="4874BBAE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0DC46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F5001" w14:textId="77777777" w:rsidR="00BC534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4D29C2" w14:textId="77777777" w:rsidR="00BC5346" w:rsidRPr="00571186" w:rsidRDefault="00BC5346" w:rsidP="00BC53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39BDA0CF" w14:textId="4D47A076" w:rsidR="00BA00AB" w:rsidRPr="00BC534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C53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3C8AF" w14:textId="77777777" w:rsidR="00BC5346" w:rsidRDefault="00BC5346" w:rsidP="009139A6">
      <w:r>
        <w:separator/>
      </w:r>
    </w:p>
  </w:endnote>
  <w:endnote w:type="continuationSeparator" w:id="0">
    <w:p w14:paraId="33CD0ADE" w14:textId="77777777" w:rsidR="00BC5346" w:rsidRDefault="00BC53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40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F0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1F0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FC91" w14:textId="77777777" w:rsidR="00BC5346" w:rsidRDefault="00BC5346" w:rsidP="009139A6">
      <w:r>
        <w:separator/>
      </w:r>
    </w:p>
  </w:footnote>
  <w:footnote w:type="continuationSeparator" w:id="0">
    <w:p w14:paraId="18078756" w14:textId="77777777" w:rsidR="00BC5346" w:rsidRDefault="00BC53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9A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70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DF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34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534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6F8FF"/>
  <w15:chartTrackingRefBased/>
  <w15:docId w15:val="{C11D7A31-86E1-49A4-B76E-38ACE13F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53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2022-02-21T14:39:00Z</dcterms:created>
  <dcterms:modified xsi:type="dcterms:W3CDTF">2022-02-21T14:39:00Z</dcterms:modified>
</cp:coreProperties>
</file>